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31" w:rsidRPr="00DF08A0" w:rsidRDefault="00053731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053731" w:rsidRPr="00DF08A0" w:rsidRDefault="00053731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053731" w:rsidRPr="00DF08A0" w:rsidRDefault="00053731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053731" w:rsidRPr="00201A57" w:rsidTr="00201A57">
        <w:tc>
          <w:tcPr>
            <w:tcW w:w="2957" w:type="dxa"/>
          </w:tcPr>
          <w:p w:rsidR="00053731" w:rsidRPr="00201A57" w:rsidRDefault="0005373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053731" w:rsidRPr="00201A57" w:rsidRDefault="0005373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053731" w:rsidRPr="00201A57" w:rsidRDefault="0005373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053731" w:rsidRPr="00201A57" w:rsidRDefault="0005373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053731" w:rsidRPr="00201A57" w:rsidRDefault="00053731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053731" w:rsidRPr="00201A57" w:rsidTr="00201A57">
        <w:tc>
          <w:tcPr>
            <w:tcW w:w="2957" w:type="dxa"/>
          </w:tcPr>
          <w:p w:rsidR="00053731" w:rsidRDefault="00053731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Неустроев</w:t>
            </w:r>
          </w:p>
          <w:p w:rsidR="00053731" w:rsidRPr="00201A57" w:rsidRDefault="00053731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Владимир Викторович</w:t>
            </w:r>
          </w:p>
        </w:tc>
        <w:tc>
          <w:tcPr>
            <w:tcW w:w="2957" w:type="dxa"/>
          </w:tcPr>
          <w:p w:rsidR="00053731" w:rsidRPr="00201A57" w:rsidRDefault="00053731" w:rsidP="00E0258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053731" w:rsidRPr="00201A57" w:rsidRDefault="00053731" w:rsidP="00E0258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053731" w:rsidRPr="00201A57" w:rsidRDefault="00053731" w:rsidP="00E0258B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053731" w:rsidRPr="00201A57" w:rsidRDefault="00053731" w:rsidP="00E0258B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053731" w:rsidRPr="00201A57" w:rsidTr="00201A57">
        <w:tc>
          <w:tcPr>
            <w:tcW w:w="2957" w:type="dxa"/>
          </w:tcPr>
          <w:p w:rsidR="00053731" w:rsidRPr="00201A57" w:rsidRDefault="00053731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Супруг</w:t>
            </w:r>
            <w:r>
              <w:rPr>
                <w:lang w:val="ru-RU"/>
              </w:rPr>
              <w:t>а</w:t>
            </w:r>
          </w:p>
        </w:tc>
        <w:tc>
          <w:tcPr>
            <w:tcW w:w="2957" w:type="dxa"/>
          </w:tcPr>
          <w:p w:rsidR="00053731" w:rsidRPr="00201A57" w:rsidRDefault="00053731" w:rsidP="00E0258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053731" w:rsidRPr="00201A57" w:rsidRDefault="00053731" w:rsidP="00E0258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053731" w:rsidRPr="00201A57" w:rsidRDefault="00053731" w:rsidP="00E0258B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053731" w:rsidRPr="00201A57" w:rsidRDefault="00053731" w:rsidP="00E0258B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053731" w:rsidRDefault="00053731"/>
    <w:p w:rsidR="00053731" w:rsidRPr="00D62552" w:rsidRDefault="00053731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053731" w:rsidRDefault="00053731"/>
    <w:sectPr w:rsidR="00053731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053731"/>
    <w:rsid w:val="00201A57"/>
    <w:rsid w:val="002E4930"/>
    <w:rsid w:val="003B04B2"/>
    <w:rsid w:val="005F345A"/>
    <w:rsid w:val="006D3BE6"/>
    <w:rsid w:val="008F49BB"/>
    <w:rsid w:val="00C278AE"/>
    <w:rsid w:val="00C3053B"/>
    <w:rsid w:val="00C73D15"/>
    <w:rsid w:val="00D62552"/>
    <w:rsid w:val="00DF08A0"/>
    <w:rsid w:val="00E0258B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8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156</Words>
  <Characters>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2015-05-15T07:22:00Z</dcterms:modified>
</cp:coreProperties>
</file>